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9E" w:rsidRPr="00E02D9B" w:rsidRDefault="00ED299E" w:rsidP="00ED299E">
      <w:pPr>
        <w:jc w:val="center"/>
        <w:rPr>
          <w:sz w:val="40"/>
          <w:szCs w:val="40"/>
        </w:rPr>
      </w:pPr>
      <w:bookmarkStart w:id="0" w:name="_GoBack"/>
      <w:bookmarkEnd w:id="0"/>
    </w:p>
    <w:p w:rsidR="00E73282" w:rsidRPr="00A340B5" w:rsidRDefault="00E73282" w:rsidP="00E73282">
      <w:r w:rsidRPr="00A340B5">
        <w:fldChar w:fldCharType="begin"/>
      </w:r>
      <w:r w:rsidR="00BA6BEC">
        <w:instrText xml:space="preserve"> TC  "</w:instrText>
      </w:r>
      <w:r w:rsidRPr="00A340B5">
        <w:instrText xml:space="preserve">Bid Submittal Instructions" </w:instrText>
      </w:r>
      <w:r w:rsidRPr="00A340B5">
        <w:fldChar w:fldCharType="end"/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Bidders are advised that t</w:t>
      </w:r>
      <w:r w:rsidR="00ED299E" w:rsidRPr="00BA6BEC">
        <w:rPr>
          <w:sz w:val="56"/>
          <w:szCs w:val="56"/>
        </w:rPr>
        <w:t xml:space="preserve">he </w:t>
      </w:r>
      <w:r w:rsidRPr="00BA6BEC">
        <w:rPr>
          <w:sz w:val="56"/>
          <w:szCs w:val="56"/>
        </w:rPr>
        <w:t>f</w:t>
      </w:r>
      <w:r w:rsidR="00ED299E" w:rsidRPr="00BA6BEC">
        <w:rPr>
          <w:sz w:val="56"/>
          <w:szCs w:val="56"/>
        </w:rPr>
        <w:t>ollowing</w:t>
      </w:r>
      <w:r w:rsidR="00E02D9B" w:rsidRPr="00BA6BEC">
        <w:rPr>
          <w:sz w:val="56"/>
          <w:szCs w:val="56"/>
        </w:rPr>
        <w:t>:</w:t>
      </w:r>
    </w:p>
    <w:p w:rsidR="00E02D9B" w:rsidRPr="00BA6BEC" w:rsidRDefault="00E02D9B" w:rsidP="00ED299E">
      <w:pPr>
        <w:jc w:val="center"/>
        <w:rPr>
          <w:sz w:val="56"/>
          <w:szCs w:val="56"/>
        </w:rPr>
      </w:pP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ADDENDUM RECEIPT</w:t>
      </w: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VERIFICATION FORM</w:t>
      </w:r>
    </w:p>
    <w:p w:rsidR="00A340B5" w:rsidRPr="00BA6BEC" w:rsidRDefault="00A340B5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and the</w:t>
      </w:r>
    </w:p>
    <w:p w:rsidR="00ED299E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PROPOSAL FORM PACKET </w:t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hall </w:t>
      </w:r>
      <w:r w:rsidRPr="00BA6BEC">
        <w:rPr>
          <w:sz w:val="56"/>
          <w:szCs w:val="56"/>
        </w:rPr>
        <w:t>b</w:t>
      </w:r>
      <w:r w:rsidR="00ED299E" w:rsidRPr="00BA6BEC">
        <w:rPr>
          <w:sz w:val="56"/>
          <w:szCs w:val="56"/>
        </w:rPr>
        <w:t xml:space="preserve">e </w:t>
      </w:r>
      <w:r w:rsidRPr="00BA6BEC">
        <w:rPr>
          <w:sz w:val="56"/>
          <w:szCs w:val="56"/>
        </w:rPr>
        <w:t>c</w:t>
      </w:r>
      <w:r w:rsidR="00ED299E" w:rsidRPr="00BA6BEC">
        <w:rPr>
          <w:sz w:val="56"/>
          <w:szCs w:val="56"/>
        </w:rPr>
        <w:t xml:space="preserve">ompleted, 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</w:t>
      </w:r>
      <w:r w:rsidR="00ED299E" w:rsidRPr="00BA6BEC">
        <w:rPr>
          <w:sz w:val="56"/>
          <w:szCs w:val="56"/>
        </w:rPr>
        <w:t xml:space="preserve">nd </w:t>
      </w: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ubmitted </w:t>
      </w:r>
      <w:r w:rsidRPr="00BA6BEC">
        <w:rPr>
          <w:sz w:val="56"/>
          <w:szCs w:val="56"/>
        </w:rPr>
        <w:t>in a sealed envelope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clearly marked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“SEALED BID” </w:t>
      </w:r>
    </w:p>
    <w:p w:rsidR="00E73282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and the 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CONTRACT NUMBER </w:t>
      </w:r>
    </w:p>
    <w:p w:rsidR="001C1EC9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on the outside of the envelope</w:t>
      </w:r>
    </w:p>
    <w:sectPr w:rsidR="001C1EC9" w:rsidRPr="00BA6BEC" w:rsidSect="00C1183D"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5D"/>
    <w:rsid w:val="00072F41"/>
    <w:rsid w:val="0013130A"/>
    <w:rsid w:val="001C1EC9"/>
    <w:rsid w:val="001D61AB"/>
    <w:rsid w:val="00246398"/>
    <w:rsid w:val="002E3858"/>
    <w:rsid w:val="0034395E"/>
    <w:rsid w:val="00373AF4"/>
    <w:rsid w:val="00374CEB"/>
    <w:rsid w:val="003F66DB"/>
    <w:rsid w:val="0042545D"/>
    <w:rsid w:val="00431F21"/>
    <w:rsid w:val="00464908"/>
    <w:rsid w:val="00502F39"/>
    <w:rsid w:val="005B0CB2"/>
    <w:rsid w:val="006605F9"/>
    <w:rsid w:val="007E4B9A"/>
    <w:rsid w:val="00884D7A"/>
    <w:rsid w:val="00A340B5"/>
    <w:rsid w:val="00A675F3"/>
    <w:rsid w:val="00AC6D64"/>
    <w:rsid w:val="00B52F1A"/>
    <w:rsid w:val="00BA6BEC"/>
    <w:rsid w:val="00C1183D"/>
    <w:rsid w:val="00D97CF9"/>
    <w:rsid w:val="00DC5312"/>
    <w:rsid w:val="00E02D9B"/>
    <w:rsid w:val="00E73282"/>
    <w:rsid w:val="00E7364C"/>
    <w:rsid w:val="00ED299E"/>
    <w:rsid w:val="00F54373"/>
    <w:rsid w:val="00FC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5AEB4-F4BB-49F0-B722-B0B6FA45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C4B19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5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5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75F3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75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75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rsid w:val="00374CEB"/>
    <w:rPr>
      <w:color w:val="0000FF"/>
      <w:u w:val="single"/>
    </w:rPr>
  </w:style>
  <w:style w:type="paragraph" w:styleId="TOAHeading">
    <w:name w:val="toa heading"/>
    <w:basedOn w:val="Normal"/>
    <w:next w:val="Normal"/>
    <w:semiHidden/>
    <w:rsid w:val="002E3858"/>
    <w:pPr>
      <w:tabs>
        <w:tab w:val="left" w:pos="9000"/>
        <w:tab w:val="right" w:pos="9360"/>
      </w:tabs>
      <w:suppressAutoHyphens/>
      <w:jc w:val="both"/>
    </w:pPr>
    <w:rPr>
      <w:rFonts w:ascii="Courier New" w:eastAsia="Times New Roman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openxmlformats.org/officeDocument/2006/relationships/customXml" Target="../customXml/item6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arris2\Application%20Data\Microsoft\Templates\Normal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2</Doc_x0020_Sort_x0020_Order>
    <Table_x0020_Of_x0020_Contents xmlns="64a3e435-be48-4f0a-a6e5-62b31e02ddd9">CP - eMM Bid Submittal Instructions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https://mdotgov.sharepoint.com/sites/SHA_Specifications/_layouts/15/DocIdRedir.aspx?ID=SHASPECS-293233818-667</Url>
      <Description>https://mdotgov.sharepoint.com/sites/SHA_Specifications/_layouts/15/DocIdRedir.aspx?ID=SHASPECS-293233818-667</Description>
    </Src_x0020_Document_x0020_ID>
    <TOC_x0020_Note xmlns="64a3e435-be48-4f0a-a6e5-62b31e02ddd9">See Note 2</TOC_x0020_Note>
    <Src_x0020_ID xmlns="64a3e435-be48-4f0a-a6e5-62b31e02ddd9">667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0" ma:contentTypeDescription="" ma:contentTypeScope="" ma:versionID="91696a634438b6b6ab3f088471b40971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a495ca4954ed7220af0ccda424bfe44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6E319-406F-4CB3-929A-9A3F404EA8C3}"/>
</file>

<file path=customXml/itemProps2.xml><?xml version="1.0" encoding="utf-8"?>
<ds:datastoreItem xmlns:ds="http://schemas.openxmlformats.org/officeDocument/2006/customXml" ds:itemID="{C4CE7D84-79F8-4D9D-8B2A-6C63EF3756DE}"/>
</file>

<file path=customXml/itemProps3.xml><?xml version="1.0" encoding="utf-8"?>
<ds:datastoreItem xmlns:ds="http://schemas.openxmlformats.org/officeDocument/2006/customXml" ds:itemID="{1291A811-2EAC-4560-BBC4-7BC9E4AB9D0E}"/>
</file>

<file path=customXml/itemProps4.xml><?xml version="1.0" encoding="utf-8"?>
<ds:datastoreItem xmlns:ds="http://schemas.openxmlformats.org/officeDocument/2006/customXml" ds:itemID="{35EF9C2A-740C-497B-9D77-EA2DCEBE5067}"/>
</file>

<file path=customXml/itemProps5.xml><?xml version="1.0" encoding="utf-8"?>
<ds:datastoreItem xmlns:ds="http://schemas.openxmlformats.org/officeDocument/2006/customXml" ds:itemID="{EDCBF30F-3E0E-4F4F-8201-715996C0DFB0}"/>
</file>

<file path=customXml/itemProps6.xml><?xml version="1.0" encoding="utf-8"?>
<ds:datastoreItem xmlns:ds="http://schemas.openxmlformats.org/officeDocument/2006/customXml" ds:itemID="{0E75F1FE-9A57-49B0-A4EB-829B5D9FD0DA}"/>
</file>

<file path=docProps/app.xml><?xml version="1.0" encoding="utf-8"?>
<Properties xmlns="http://schemas.openxmlformats.org/officeDocument/2006/extended-properties" xmlns:vt="http://schemas.openxmlformats.org/officeDocument/2006/docPropsVTypes">
  <Template>Normal1.dot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Bid Submittal Instructions</vt:lpstr>
    </vt:vector>
  </TitlesOfParts>
  <Company>MDOT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Bid Submittal Instructions</dc:title>
  <dc:subject>CP</dc:subject>
  <dc:creator>Janice M. Harris</dc:creator>
  <cp:keywords/>
  <cp:lastModifiedBy>Julissa Sharpe</cp:lastModifiedBy>
  <cp:revision>2</cp:revision>
  <cp:lastPrinted>2014-10-14T17:51:00Z</cp:lastPrinted>
  <dcterms:created xsi:type="dcterms:W3CDTF">2017-05-12T12:59:00Z</dcterms:created>
  <dcterms:modified xsi:type="dcterms:W3CDTF">2017-05-12T12:59:00Z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Order">
    <vt:r8>51400</vt:r8>
  </property>
  <property fmtid="{D5CDD505-2E9C-101B-9397-08002B2CF9AE}" pid="4" name="_dlc_DocIdItemGuid">
    <vt:lpwstr>0cd614a1-0d3f-48d1-8471-581e6c7e2b55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</Properties>
</file>