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299E" w:rsidRPr="00E02D9B" w:rsidRDefault="00ED299E" w:rsidP="00ED299E">
      <w:pPr>
        <w:jc w:val="center"/>
        <w:rPr>
          <w:sz w:val="40"/>
          <w:szCs w:val="40"/>
        </w:rPr>
      </w:pPr>
      <w:bookmarkStart w:id="0" w:name="_GoBack"/>
      <w:bookmarkEnd w:id="0"/>
    </w:p>
    <w:p w:rsidR="00E73282" w:rsidRPr="00A340B5" w:rsidRDefault="00E73282" w:rsidP="00E73282">
      <w:r w:rsidRPr="00A340B5">
        <w:fldChar w:fldCharType="begin"/>
      </w:r>
      <w:r w:rsidR="00BA6BEC">
        <w:instrText xml:space="preserve"> TC  "</w:instrText>
      </w:r>
      <w:r w:rsidRPr="00A340B5">
        <w:instrText xml:space="preserve">Bid Submittal Instructions" </w:instrText>
      </w:r>
      <w:r w:rsidRPr="00A340B5">
        <w:fldChar w:fldCharType="end"/>
      </w:r>
    </w:p>
    <w:p w:rsidR="00ED299E" w:rsidRPr="00BA6BEC" w:rsidRDefault="00E73282" w:rsidP="00ED299E">
      <w:pPr>
        <w:jc w:val="center"/>
        <w:rPr>
          <w:sz w:val="56"/>
          <w:szCs w:val="56"/>
        </w:rPr>
      </w:pPr>
      <w:r w:rsidRPr="00BA6BEC">
        <w:rPr>
          <w:sz w:val="56"/>
          <w:szCs w:val="56"/>
        </w:rPr>
        <w:t>Bidders are advised that t</w:t>
      </w:r>
      <w:r w:rsidR="00ED299E" w:rsidRPr="00BA6BEC">
        <w:rPr>
          <w:sz w:val="56"/>
          <w:szCs w:val="56"/>
        </w:rPr>
        <w:t xml:space="preserve">he </w:t>
      </w:r>
      <w:r w:rsidRPr="00BA6BEC">
        <w:rPr>
          <w:sz w:val="56"/>
          <w:szCs w:val="56"/>
        </w:rPr>
        <w:t>f</w:t>
      </w:r>
      <w:r w:rsidR="00ED299E" w:rsidRPr="00BA6BEC">
        <w:rPr>
          <w:sz w:val="56"/>
          <w:szCs w:val="56"/>
        </w:rPr>
        <w:t>ollowing</w:t>
      </w:r>
      <w:r w:rsidR="00E02D9B" w:rsidRPr="00BA6BEC">
        <w:rPr>
          <w:sz w:val="56"/>
          <w:szCs w:val="56"/>
        </w:rPr>
        <w:t>:</w:t>
      </w:r>
    </w:p>
    <w:p w:rsidR="00E02D9B" w:rsidRPr="00BA6BEC" w:rsidRDefault="00E02D9B" w:rsidP="00ED299E">
      <w:pPr>
        <w:jc w:val="center"/>
        <w:rPr>
          <w:sz w:val="56"/>
          <w:szCs w:val="56"/>
        </w:rPr>
      </w:pPr>
    </w:p>
    <w:p w:rsidR="00A340B5" w:rsidRPr="00BA6BEC" w:rsidRDefault="00A340B5" w:rsidP="00A340B5">
      <w:pPr>
        <w:jc w:val="center"/>
        <w:rPr>
          <w:sz w:val="56"/>
          <w:szCs w:val="56"/>
        </w:rPr>
      </w:pPr>
      <w:r w:rsidRPr="00BA6BEC">
        <w:rPr>
          <w:sz w:val="56"/>
          <w:szCs w:val="56"/>
        </w:rPr>
        <w:t>ADDENDUM RECEIPT</w:t>
      </w:r>
    </w:p>
    <w:p w:rsidR="00A340B5" w:rsidRPr="00BA6BEC" w:rsidRDefault="00A340B5" w:rsidP="00A340B5">
      <w:pPr>
        <w:jc w:val="center"/>
        <w:rPr>
          <w:sz w:val="56"/>
          <w:szCs w:val="56"/>
        </w:rPr>
      </w:pPr>
      <w:r w:rsidRPr="00BA6BEC">
        <w:rPr>
          <w:sz w:val="56"/>
          <w:szCs w:val="56"/>
        </w:rPr>
        <w:t>VERIFICATION FORM</w:t>
      </w:r>
    </w:p>
    <w:p w:rsidR="00A340B5" w:rsidRPr="00BA6BEC" w:rsidRDefault="00A340B5" w:rsidP="00ED299E">
      <w:pPr>
        <w:jc w:val="center"/>
        <w:rPr>
          <w:sz w:val="56"/>
          <w:szCs w:val="56"/>
        </w:rPr>
      </w:pPr>
      <w:r w:rsidRPr="00BA6BEC">
        <w:rPr>
          <w:sz w:val="56"/>
          <w:szCs w:val="56"/>
        </w:rPr>
        <w:t>and the</w:t>
      </w:r>
    </w:p>
    <w:p w:rsidR="00ED299E" w:rsidRPr="00BA6BEC" w:rsidRDefault="00ED299E" w:rsidP="00ED299E">
      <w:pPr>
        <w:jc w:val="center"/>
        <w:rPr>
          <w:sz w:val="56"/>
          <w:szCs w:val="56"/>
        </w:rPr>
      </w:pPr>
      <w:r w:rsidRPr="00BA6BEC">
        <w:rPr>
          <w:sz w:val="56"/>
          <w:szCs w:val="56"/>
        </w:rPr>
        <w:t xml:space="preserve">PROPOSAL FORM PACKET </w:t>
      </w:r>
    </w:p>
    <w:p w:rsidR="00ED299E" w:rsidRPr="00BA6BEC" w:rsidRDefault="00E73282" w:rsidP="00ED299E">
      <w:pPr>
        <w:jc w:val="center"/>
        <w:rPr>
          <w:sz w:val="56"/>
          <w:szCs w:val="56"/>
        </w:rPr>
      </w:pPr>
      <w:r w:rsidRPr="00BA6BEC">
        <w:rPr>
          <w:sz w:val="56"/>
          <w:szCs w:val="56"/>
        </w:rPr>
        <w:t>s</w:t>
      </w:r>
      <w:r w:rsidR="00ED299E" w:rsidRPr="00BA6BEC">
        <w:rPr>
          <w:sz w:val="56"/>
          <w:szCs w:val="56"/>
        </w:rPr>
        <w:t xml:space="preserve">hall </w:t>
      </w:r>
      <w:r w:rsidRPr="00BA6BEC">
        <w:rPr>
          <w:sz w:val="56"/>
          <w:szCs w:val="56"/>
        </w:rPr>
        <w:t>b</w:t>
      </w:r>
      <w:r w:rsidR="00ED299E" w:rsidRPr="00BA6BEC">
        <w:rPr>
          <w:sz w:val="56"/>
          <w:szCs w:val="56"/>
        </w:rPr>
        <w:t xml:space="preserve">e </w:t>
      </w:r>
      <w:r w:rsidRPr="00BA6BEC">
        <w:rPr>
          <w:sz w:val="56"/>
          <w:szCs w:val="56"/>
        </w:rPr>
        <w:t>c</w:t>
      </w:r>
      <w:r w:rsidR="00ED299E" w:rsidRPr="00BA6BEC">
        <w:rPr>
          <w:sz w:val="56"/>
          <w:szCs w:val="56"/>
        </w:rPr>
        <w:t xml:space="preserve">ompleted, </w:t>
      </w:r>
    </w:p>
    <w:p w:rsidR="00A340B5" w:rsidRPr="00BA6BEC" w:rsidRDefault="00E73282" w:rsidP="00ED299E">
      <w:pPr>
        <w:jc w:val="center"/>
        <w:rPr>
          <w:sz w:val="56"/>
          <w:szCs w:val="56"/>
        </w:rPr>
      </w:pPr>
      <w:r w:rsidRPr="00BA6BEC">
        <w:rPr>
          <w:sz w:val="56"/>
          <w:szCs w:val="56"/>
        </w:rPr>
        <w:t>a</w:t>
      </w:r>
      <w:r w:rsidR="00ED299E" w:rsidRPr="00BA6BEC">
        <w:rPr>
          <w:sz w:val="56"/>
          <w:szCs w:val="56"/>
        </w:rPr>
        <w:t xml:space="preserve">nd </w:t>
      </w:r>
      <w:r w:rsidRPr="00BA6BEC">
        <w:rPr>
          <w:sz w:val="56"/>
          <w:szCs w:val="56"/>
        </w:rPr>
        <w:t>s</w:t>
      </w:r>
      <w:r w:rsidR="00ED299E" w:rsidRPr="00BA6BEC">
        <w:rPr>
          <w:sz w:val="56"/>
          <w:szCs w:val="56"/>
        </w:rPr>
        <w:t xml:space="preserve">ubmitted </w:t>
      </w:r>
      <w:r w:rsidRPr="00BA6BEC">
        <w:rPr>
          <w:sz w:val="56"/>
          <w:szCs w:val="56"/>
        </w:rPr>
        <w:t>in a sealed envelope</w:t>
      </w:r>
    </w:p>
    <w:p w:rsidR="00A340B5" w:rsidRPr="00BA6BEC" w:rsidRDefault="00E73282" w:rsidP="00ED299E">
      <w:pPr>
        <w:jc w:val="center"/>
        <w:rPr>
          <w:sz w:val="56"/>
          <w:szCs w:val="56"/>
        </w:rPr>
      </w:pPr>
      <w:r w:rsidRPr="00BA6BEC">
        <w:rPr>
          <w:sz w:val="56"/>
          <w:szCs w:val="56"/>
        </w:rPr>
        <w:t>clearly marked</w:t>
      </w:r>
    </w:p>
    <w:p w:rsidR="00E73282" w:rsidRPr="00BA6BEC" w:rsidRDefault="00ED299E" w:rsidP="00ED299E">
      <w:pPr>
        <w:jc w:val="center"/>
        <w:rPr>
          <w:sz w:val="56"/>
          <w:szCs w:val="56"/>
        </w:rPr>
      </w:pPr>
      <w:r w:rsidRPr="00BA6BEC">
        <w:rPr>
          <w:sz w:val="56"/>
          <w:szCs w:val="56"/>
        </w:rPr>
        <w:t xml:space="preserve">“SEALED BID” </w:t>
      </w:r>
    </w:p>
    <w:p w:rsidR="00E73282" w:rsidRPr="00BA6BEC" w:rsidRDefault="00E73282" w:rsidP="00ED299E">
      <w:pPr>
        <w:jc w:val="center"/>
        <w:rPr>
          <w:sz w:val="56"/>
          <w:szCs w:val="56"/>
        </w:rPr>
      </w:pPr>
      <w:r w:rsidRPr="00BA6BEC">
        <w:rPr>
          <w:sz w:val="56"/>
          <w:szCs w:val="56"/>
        </w:rPr>
        <w:t xml:space="preserve">and the </w:t>
      </w:r>
    </w:p>
    <w:p w:rsidR="00E73282" w:rsidRPr="00BA6BEC" w:rsidRDefault="00ED299E" w:rsidP="00ED299E">
      <w:pPr>
        <w:jc w:val="center"/>
        <w:rPr>
          <w:sz w:val="56"/>
          <w:szCs w:val="56"/>
        </w:rPr>
      </w:pPr>
      <w:r w:rsidRPr="00BA6BEC">
        <w:rPr>
          <w:sz w:val="56"/>
          <w:szCs w:val="56"/>
        </w:rPr>
        <w:t xml:space="preserve">CONTRACT NUMBER </w:t>
      </w:r>
    </w:p>
    <w:p w:rsidR="001C1EC9" w:rsidRPr="00BA6BEC" w:rsidRDefault="00E73282" w:rsidP="00ED299E">
      <w:pPr>
        <w:jc w:val="center"/>
        <w:rPr>
          <w:sz w:val="56"/>
          <w:szCs w:val="56"/>
        </w:rPr>
      </w:pPr>
      <w:r w:rsidRPr="00BA6BEC">
        <w:rPr>
          <w:sz w:val="56"/>
          <w:szCs w:val="56"/>
        </w:rPr>
        <w:t>on the outside of the envelope</w:t>
      </w:r>
    </w:p>
    <w:sectPr w:rsidR="001C1EC9" w:rsidRPr="00BA6BEC" w:rsidSect="00C1183D">
      <w:pgSz w:w="12240" w:h="15840" w:code="1"/>
      <w:pgMar w:top="1440" w:right="1440" w:bottom="720" w:left="1440" w:header="1440" w:footer="432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45D"/>
    <w:rsid w:val="00072F41"/>
    <w:rsid w:val="0013130A"/>
    <w:rsid w:val="001C1EC9"/>
    <w:rsid w:val="001D61AB"/>
    <w:rsid w:val="00246398"/>
    <w:rsid w:val="002E3858"/>
    <w:rsid w:val="0034395E"/>
    <w:rsid w:val="00373AF4"/>
    <w:rsid w:val="00374CEB"/>
    <w:rsid w:val="003F66DB"/>
    <w:rsid w:val="0042545D"/>
    <w:rsid w:val="00431F21"/>
    <w:rsid w:val="00464908"/>
    <w:rsid w:val="00502F39"/>
    <w:rsid w:val="005B0CB2"/>
    <w:rsid w:val="006605F9"/>
    <w:rsid w:val="007E4B9A"/>
    <w:rsid w:val="00884D7A"/>
    <w:rsid w:val="00A340B5"/>
    <w:rsid w:val="00A675F3"/>
    <w:rsid w:val="00AC6D64"/>
    <w:rsid w:val="00B52F1A"/>
    <w:rsid w:val="00BA6BEC"/>
    <w:rsid w:val="00C1183D"/>
    <w:rsid w:val="00D97CF9"/>
    <w:rsid w:val="00DC5312"/>
    <w:rsid w:val="00E02D9B"/>
    <w:rsid w:val="00E73282"/>
    <w:rsid w:val="00E7364C"/>
    <w:rsid w:val="00ED299E"/>
    <w:rsid w:val="00F54373"/>
    <w:rsid w:val="00FC4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AD5AEB4-F4BB-49F0-B722-B0B6FA455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FC4B19"/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675F3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675F3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675F3"/>
    <w:rPr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A675F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675F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styleId="Hyperlink">
    <w:name w:val="Hyperlink"/>
    <w:basedOn w:val="DefaultParagraphFont"/>
    <w:rsid w:val="00374CEB"/>
    <w:rPr>
      <w:color w:val="0000FF"/>
      <w:u w:val="single"/>
    </w:rPr>
  </w:style>
  <w:style w:type="paragraph" w:styleId="TOAHeading">
    <w:name w:val="toa heading"/>
    <w:basedOn w:val="Normal"/>
    <w:next w:val="Normal"/>
    <w:semiHidden/>
    <w:rsid w:val="002E3858"/>
    <w:pPr>
      <w:tabs>
        <w:tab w:val="left" w:pos="9000"/>
        <w:tab w:val="right" w:pos="9360"/>
      </w:tabs>
      <w:suppressAutoHyphens/>
      <w:jc w:val="both"/>
    </w:pPr>
    <w:rPr>
      <w:rFonts w:ascii="Courier New" w:eastAsia="Times New Roman" w:hAnsi="Courier New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11" Type="http://schemas.openxmlformats.org/officeDocument/2006/relationships/customXml" Target="../customXml/item6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harris2\Application%20Data\Microsoft\Templates\Normal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SharedContentType xmlns="Microsoft.SharePoint.Taxonomy.ContentTypeSync" SourceId="66ef227b-8bb7-45a7-93d7-65c949b5a8e5" ContentTypeId="0x0101006B0E9F28F5A7D64E8DB05F4882F3366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3B7A85DB94644282FC03DA77C70A43" ma:contentTypeVersion="2" ma:contentTypeDescription="Create a new document." ma:contentTypeScope="" ma:versionID="713183e469c1b8375ae516ff018c46f5">
  <xsd:schema xmlns:xsd="http://www.w3.org/2001/XMLSchema" xmlns:xs="http://www.w3.org/2001/XMLSchema" xmlns:p="http://schemas.microsoft.com/office/2006/metadata/properties" xmlns:ns2="9eabc583-f013-4164-8c46-19cbea59f71d" xmlns:ns3="5f529b9a-dd64-4730-a6f8-b94cf47cf095" targetNamespace="http://schemas.microsoft.com/office/2006/metadata/properties" ma:root="true" ma:fieldsID="0f74d2a55fe5bae771a7b115fe4878e5" ns2:_="" ns3:_="">
    <xsd:import namespace="9eabc583-f013-4164-8c46-19cbea59f71d"/>
    <xsd:import namespace="5f529b9a-dd64-4730-a6f8-b94cf47cf09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abc583-f013-4164-8c46-19cbea59f71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529b9a-dd64-4730-a6f8-b94cf47cf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2DFA911AB97649AC7AE8D03114D280" ma:contentTypeVersion="4" ma:contentTypeDescription="Create a new document." ma:contentTypeScope="" ma:versionID="bf4de45dff2f1f2f1aefe15fbda57e68">
  <xsd:schema xmlns:xsd="http://www.w3.org/2001/XMLSchema" xmlns:xs="http://www.w3.org/2001/XMLSchema" xmlns:p="http://schemas.microsoft.com/office/2006/metadata/properties" xmlns:ns2="3e780c37-bb6d-430c-a537-c641237d297a" xmlns:ns3="84443a9c-7594-4ac3-8f1c-e65bf2ac8b8e" targetNamespace="http://schemas.microsoft.com/office/2006/metadata/properties" ma:root="true" ma:fieldsID="b59ff900ee0a59b5f670d046040ac23e" ns2:_="" ns3:_="">
    <xsd:import namespace="3e780c37-bb6d-430c-a537-c641237d297a"/>
    <xsd:import namespace="84443a9c-7594-4ac3-8f1c-e65bf2ac8b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780c37-bb6d-430c-a537-c641237d29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43a9c-7594-4ac3-8f1c-e65bf2ac8b8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86E319-406F-4CB3-929A-9A3F404EA8C3}"/>
</file>

<file path=customXml/itemProps2.xml><?xml version="1.0" encoding="utf-8"?>
<ds:datastoreItem xmlns:ds="http://schemas.openxmlformats.org/officeDocument/2006/customXml" ds:itemID="{C4CE7D84-79F8-4D9D-8B2A-6C63EF3756DE}"/>
</file>

<file path=customXml/itemProps3.xml><?xml version="1.0" encoding="utf-8"?>
<ds:datastoreItem xmlns:ds="http://schemas.openxmlformats.org/officeDocument/2006/customXml" ds:itemID="{1291A811-2EAC-4560-BBC4-7BC9E4AB9D0E}"/>
</file>

<file path=customXml/itemProps4.xml><?xml version="1.0" encoding="utf-8"?>
<ds:datastoreItem xmlns:ds="http://schemas.openxmlformats.org/officeDocument/2006/customXml" ds:itemID="{FA6B076D-DDDE-4469-B6CA-7380890D43C5}"/>
</file>

<file path=customXml/itemProps5.xml><?xml version="1.0" encoding="utf-8"?>
<ds:datastoreItem xmlns:ds="http://schemas.openxmlformats.org/officeDocument/2006/customXml" ds:itemID="{C059D562-8EB1-4EC0-BC9D-D8B33B6C155B}"/>
</file>

<file path=customXml/itemProps6.xml><?xml version="1.0" encoding="utf-8"?>
<ds:datastoreItem xmlns:ds="http://schemas.openxmlformats.org/officeDocument/2006/customXml" ds:itemID="{111FF3E5-ABB7-40E6-922E-8D0583214B70}"/>
</file>

<file path=docProps/app.xml><?xml version="1.0" encoding="utf-8"?>
<Properties xmlns="http://schemas.openxmlformats.org/officeDocument/2006/extended-properties" xmlns:vt="http://schemas.openxmlformats.org/officeDocument/2006/docPropsVTypes">
  <Template>Normal1.dot</Template>
  <TotalTime>0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eMM Bid Submittal Instructions</vt:lpstr>
    </vt:vector>
  </TitlesOfParts>
  <Company>MDOT</Company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eMM Bid Submittal Instructions</dc:title>
  <dc:subject>CP</dc:subject>
  <dc:creator>Janice M. Harris</dc:creator>
  <cp:keywords/>
  <cp:lastModifiedBy>Julissa Sharpe</cp:lastModifiedBy>
  <cp:revision>2</cp:revision>
  <cp:lastPrinted>2014-10-14T17:51:00Z</cp:lastPrinted>
  <dcterms:created xsi:type="dcterms:W3CDTF">2017-05-12T12:59:00Z</dcterms:created>
  <dcterms:modified xsi:type="dcterms:W3CDTF">2017-05-12T12:59:00Z</dcterms:modified>
  <cp:category>Proposal Form Packet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0x0101002B2DFA911AB97649AC7AE8D03114D280</vt:lpwstr>
  </property>
  <property fmtid="{D5CDD505-2E9C-101B-9397-08002B2CF9AE}" pid="3" name="Order">
    <vt:r8>51400</vt:r8>
  </property>
  <property fmtid="{D5CDD505-2E9C-101B-9397-08002B2CF9AE}" pid="4" name="_dlc_DocIdItemGuid">
    <vt:lpwstr>02775a1b-be25-4192-8e25-26eafd6ce54b</vt:lpwstr>
  </property>
  <property fmtid="{D5CDD505-2E9C-101B-9397-08002B2CF9AE}" pid="5" name="_docset_NoMedatataSyncRequired">
    <vt:lpwstr>False</vt:lpwstr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_ExtendedDescription">
    <vt:lpwstr/>
  </property>
  <property fmtid="{D5CDD505-2E9C-101B-9397-08002B2CF9AE}" pid="9" name="_dlc_DocId">
    <vt:lpwstr>OHDIT-83662915-78</vt:lpwstr>
  </property>
  <property fmtid="{D5CDD505-2E9C-101B-9397-08002B2CF9AE}" pid="10" name="_dlc_DocIdUrl">
    <vt:lpwstr>https://mdotgov.sharepoint.com/sites/OHDITSuport/OHDDTSDEngineeringReview_DEV/_layouts/15/DocIdRedir.aspx?ID=OHDIT-83662915-78, OHDIT-83662915-78</vt:lpwstr>
  </property>
  <property fmtid="{D5CDD505-2E9C-101B-9397-08002B2CF9AE}" pid="11" name="_SourceUrl">
    <vt:lpwstr/>
  </property>
  <property fmtid="{D5CDD505-2E9C-101B-9397-08002B2CF9AE}" pid="12" name="_SharedFileIndex">
    <vt:lpwstr/>
  </property>
  <property fmtid="{D5CDD505-2E9C-101B-9397-08002B2CF9AE}" pid="13" name="ComplianceAssetId">
    <vt:lpwstr/>
  </property>
  <property fmtid="{D5CDD505-2E9C-101B-9397-08002B2CF9AE}" pid="14" name="TemplateUrl">
    <vt:lpwstr/>
  </property>
</Properties>
</file>